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  <w:bookmarkStart w:id="1" w:name="_GoBack"/>
      <w:bookmarkEnd w:id="1"/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</w:r>
      <w:r w:rsidRPr="00D113A0">
        <w:rPr>
          <w:rFonts w:cs="Arial"/>
          <w:szCs w:val="18"/>
        </w:rPr>
        <w:lastRenderedPageBreak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lastRenderedPageBreak/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lastRenderedPageBreak/>
        <w:t>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POST/DYS/OLD/GZ/01811/2026                        </dmsv2SWPP2ObjectNumber>
    <dmsv2SWPP2SumMD5 xmlns="http://schemas.microsoft.com/sharepoint/v3">d7e46386019967e48c1cda5216dc8c3f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25165601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FJ3FSM7XJ42E-2125144245-21495</_dlc_DocId>
    <_dlc_DocIdUrl xmlns="a19cb1c7-c5c7-46d4-85ae-d83685407bba">
      <Url>https://swpp2.dms.gkpge.pl/sites/43/_layouts/15/DocIdRedir.aspx?ID=FJ3FSM7XJ42E-2125144245-21495</Url>
      <Description>FJ3FSM7XJ42E-2125144245-21495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2.xml><?xml version="1.0" encoding="utf-8"?>
<ds:datastoreItem xmlns:ds="http://schemas.openxmlformats.org/officeDocument/2006/customXml" ds:itemID="{1EA244C7-4632-4D7E-974F-2215E1D7E479}"/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B18AD2A-A9FA-4A42-82BE-B63502813787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3111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21737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Brzeziński Grzegorz [PGE Dystr. O.Łódź]</cp:lastModifiedBy>
  <cp:revision>5</cp:revision>
  <cp:lastPrinted>2025-07-07T05:58:00Z</cp:lastPrinted>
  <dcterms:created xsi:type="dcterms:W3CDTF">2025-09-18T19:31:00Z</dcterms:created>
  <dcterms:modified xsi:type="dcterms:W3CDTF">2025-10-08T07:59:00Z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7663a7f9-5a8f-4047-a3cf-eba76b03b7ae</vt:lpwstr>
  </property>
</Properties>
</file>